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129F6" w14:textId="77777777" w:rsidR="00D15601" w:rsidRDefault="00D15601" w:rsidP="00D156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MELBURN</w:t>
      </w:r>
      <w:r>
        <w:rPr>
          <w:rFonts w:ascii="Times New Roman" w:hAnsi="Times New Roman" w:cs="Times New Roman"/>
          <w:sz w:val="24"/>
          <w:szCs w:val="24"/>
        </w:rPr>
        <w:t xml:space="preserve">      (fl.1467)</w:t>
      </w:r>
    </w:p>
    <w:p w14:paraId="6FE3AB7D" w14:textId="77777777" w:rsidR="00D15601" w:rsidRDefault="00D15601" w:rsidP="00D156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Clerk.</w:t>
      </w:r>
    </w:p>
    <w:p w14:paraId="0C36D48C" w14:textId="77777777" w:rsidR="00D15601" w:rsidRDefault="00D15601" w:rsidP="00D15601">
      <w:pPr>
        <w:rPr>
          <w:rFonts w:ascii="Times New Roman" w:hAnsi="Times New Roman" w:cs="Times New Roman"/>
          <w:sz w:val="24"/>
          <w:szCs w:val="24"/>
        </w:rPr>
      </w:pPr>
    </w:p>
    <w:p w14:paraId="2E84B555" w14:textId="77777777" w:rsidR="00D15601" w:rsidRDefault="00D15601" w:rsidP="00D156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Apr.1467</w:t>
      </w:r>
      <w:r>
        <w:rPr>
          <w:rFonts w:ascii="Times New Roman" w:hAnsi="Times New Roman" w:cs="Times New Roman"/>
          <w:sz w:val="24"/>
          <w:szCs w:val="24"/>
        </w:rPr>
        <w:tab/>
        <w:t xml:space="preserve">John Richardson of Redmire, West Riding of Yorkshire(q.v.), was pardoned </w:t>
      </w:r>
    </w:p>
    <w:p w14:paraId="342D59BE" w14:textId="77777777" w:rsidR="00D15601" w:rsidRDefault="00D15601" w:rsidP="00D156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outlawry for not appearing to answer him touching a debt of 10 marks.</w:t>
      </w:r>
    </w:p>
    <w:p w14:paraId="4AD89C06" w14:textId="4B70D4FD" w:rsidR="00D15601" w:rsidRDefault="00D15601" w:rsidP="00D156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1467-77 p.1)</w:t>
      </w:r>
    </w:p>
    <w:p w14:paraId="37AA1950" w14:textId="77777777" w:rsidR="00F67744" w:rsidRDefault="00F67744" w:rsidP="00F677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Apr.1467</w:t>
      </w:r>
      <w:r>
        <w:rPr>
          <w:rFonts w:ascii="Times New Roman" w:hAnsi="Times New Roman" w:cs="Times New Roman"/>
          <w:sz w:val="24"/>
          <w:szCs w:val="24"/>
        </w:rPr>
        <w:tab/>
        <w:t xml:space="preserve">John Walssh of Danby Wiske(q.v.) was pardoned outlawry for not appearing </w:t>
      </w:r>
    </w:p>
    <w:p w14:paraId="1399EBFB" w14:textId="77777777" w:rsidR="00F67744" w:rsidRDefault="00F67744" w:rsidP="00F677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 answer him touching a debt of 10 marks.   (C.P.R. 1467-77 p.1)</w:t>
      </w:r>
    </w:p>
    <w:p w14:paraId="42A7BA7D" w14:textId="77777777" w:rsidR="00F67744" w:rsidRDefault="00F67744" w:rsidP="00D15601">
      <w:pPr>
        <w:rPr>
          <w:rFonts w:ascii="Times New Roman" w:hAnsi="Times New Roman" w:cs="Times New Roman"/>
          <w:sz w:val="24"/>
          <w:szCs w:val="24"/>
        </w:rPr>
      </w:pPr>
    </w:p>
    <w:p w14:paraId="72E66F63" w14:textId="77777777" w:rsidR="00D15601" w:rsidRDefault="00D15601" w:rsidP="00D15601">
      <w:pPr>
        <w:rPr>
          <w:rFonts w:ascii="Times New Roman" w:hAnsi="Times New Roman" w:cs="Times New Roman"/>
          <w:sz w:val="24"/>
          <w:szCs w:val="24"/>
        </w:rPr>
      </w:pPr>
    </w:p>
    <w:p w14:paraId="0D4C27AC" w14:textId="77777777" w:rsidR="00D15601" w:rsidRDefault="00D15601" w:rsidP="00D15601">
      <w:pPr>
        <w:rPr>
          <w:rFonts w:ascii="Times New Roman" w:hAnsi="Times New Roman" w:cs="Times New Roman"/>
          <w:sz w:val="24"/>
          <w:szCs w:val="24"/>
        </w:rPr>
      </w:pPr>
    </w:p>
    <w:p w14:paraId="3D9AAAF4" w14:textId="3F2C9F51" w:rsidR="00D15601" w:rsidRDefault="00D15601" w:rsidP="00D156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February 2021</w:t>
      </w:r>
    </w:p>
    <w:p w14:paraId="2DE8AEA8" w14:textId="79F480D1" w:rsidR="00F67744" w:rsidRDefault="00F67744" w:rsidP="00D156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August 2021</w:t>
      </w:r>
    </w:p>
    <w:p w14:paraId="3C7665E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1FE5D" w14:textId="77777777" w:rsidR="00D15601" w:rsidRDefault="00D15601" w:rsidP="009139A6">
      <w:r>
        <w:separator/>
      </w:r>
    </w:p>
  </w:endnote>
  <w:endnote w:type="continuationSeparator" w:id="0">
    <w:p w14:paraId="2E157BE6" w14:textId="77777777" w:rsidR="00D15601" w:rsidRDefault="00D156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4D9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63ED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9693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0E56E" w14:textId="77777777" w:rsidR="00D15601" w:rsidRDefault="00D15601" w:rsidP="009139A6">
      <w:r>
        <w:separator/>
      </w:r>
    </w:p>
  </w:footnote>
  <w:footnote w:type="continuationSeparator" w:id="0">
    <w:p w14:paraId="720F4FE2" w14:textId="77777777" w:rsidR="00D15601" w:rsidRDefault="00D156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80C1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B1E2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73D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601"/>
    <w:rsid w:val="000666E0"/>
    <w:rsid w:val="002510B7"/>
    <w:rsid w:val="005C130B"/>
    <w:rsid w:val="00826F5C"/>
    <w:rsid w:val="009139A6"/>
    <w:rsid w:val="009448BB"/>
    <w:rsid w:val="00A3176C"/>
    <w:rsid w:val="00BA00AB"/>
    <w:rsid w:val="00D15601"/>
    <w:rsid w:val="00EB3209"/>
    <w:rsid w:val="00F5287F"/>
    <w:rsid w:val="00F6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C77A4"/>
  <w15:chartTrackingRefBased/>
  <w15:docId w15:val="{7B700FBD-45B5-40CF-9B76-6F0A0C29D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601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2021-02-27T15:11:00Z</dcterms:created>
  <dcterms:modified xsi:type="dcterms:W3CDTF">2021-08-12T09:50:00Z</dcterms:modified>
</cp:coreProperties>
</file>